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7144" w:tblpY="-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2"/>
        <w:gridCol w:w="705"/>
      </w:tblGrid>
      <w:tr w:rsidR="000A5250" w:rsidRPr="003E0E71" w:rsidTr="00263B7F">
        <w:trPr>
          <w:trHeight w:val="270"/>
        </w:trPr>
        <w:tc>
          <w:tcPr>
            <w:tcW w:w="1320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  <w:r w:rsidRPr="003E0E71">
              <w:rPr>
                <w:sz w:val="22"/>
                <w:szCs w:val="22"/>
              </w:rPr>
              <w:t>Проект</w:t>
            </w:r>
          </w:p>
        </w:tc>
        <w:tc>
          <w:tcPr>
            <w:tcW w:w="705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</w:p>
        </w:tc>
      </w:tr>
      <w:tr w:rsidR="000A5250" w:rsidRPr="003E0E71" w:rsidTr="00263B7F">
        <w:trPr>
          <w:trHeight w:val="255"/>
        </w:trPr>
        <w:tc>
          <w:tcPr>
            <w:tcW w:w="1320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  <w:r w:rsidRPr="003E0E71">
              <w:rPr>
                <w:sz w:val="22"/>
                <w:szCs w:val="22"/>
              </w:rPr>
              <w:t>Попередній</w:t>
            </w:r>
          </w:p>
        </w:tc>
        <w:tc>
          <w:tcPr>
            <w:tcW w:w="705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</w:p>
        </w:tc>
      </w:tr>
      <w:tr w:rsidR="000A5250" w:rsidRPr="003E0E71" w:rsidTr="00263B7F">
        <w:trPr>
          <w:trHeight w:val="255"/>
        </w:trPr>
        <w:tc>
          <w:tcPr>
            <w:tcW w:w="1320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  <w:r w:rsidRPr="003E0E71">
              <w:t>Уточнений</w:t>
            </w:r>
          </w:p>
        </w:tc>
        <w:tc>
          <w:tcPr>
            <w:tcW w:w="705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  <w:r w:rsidRPr="003E0E71">
              <w:rPr>
                <w:lang w:val="ru-RU"/>
              </w:rPr>
              <w:t xml:space="preserve"> Х</w:t>
            </w:r>
          </w:p>
        </w:tc>
      </w:tr>
      <w:tr w:rsidR="000A5250" w:rsidRPr="003E0E71" w:rsidTr="00263B7F">
        <w:trPr>
          <w:trHeight w:val="300"/>
        </w:trPr>
        <w:tc>
          <w:tcPr>
            <w:tcW w:w="1320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  <w:r w:rsidRPr="003E0E71">
              <w:t>Зміни</w:t>
            </w:r>
          </w:p>
        </w:tc>
        <w:tc>
          <w:tcPr>
            <w:tcW w:w="705" w:type="dxa"/>
          </w:tcPr>
          <w:p w:rsidR="000A5250" w:rsidRPr="003E0E71" w:rsidRDefault="000A5250" w:rsidP="00263B7F">
            <w:pPr>
              <w:pStyle w:val="ShiftAlt"/>
              <w:ind w:firstLine="0"/>
              <w:rPr>
                <w:lang w:val="ru-RU"/>
              </w:rPr>
            </w:pPr>
          </w:p>
        </w:tc>
      </w:tr>
      <w:tr w:rsidR="000A5250" w:rsidRPr="003E0E71" w:rsidTr="00263B7F">
        <w:trPr>
          <w:trHeight w:val="390"/>
        </w:trPr>
        <w:tc>
          <w:tcPr>
            <w:tcW w:w="2025" w:type="dxa"/>
            <w:gridSpan w:val="2"/>
          </w:tcPr>
          <w:p w:rsidR="000A5250" w:rsidRPr="003E0E71" w:rsidRDefault="000A5250" w:rsidP="00263B7F">
            <w:pPr>
              <w:pStyle w:val="ShiftAlt"/>
              <w:ind w:firstLine="0"/>
              <w:rPr>
                <w:sz w:val="18"/>
              </w:rPr>
            </w:pPr>
          </w:p>
          <w:p w:rsidR="000A5250" w:rsidRPr="003E0E71" w:rsidRDefault="000A5250" w:rsidP="00263B7F">
            <w:pPr>
              <w:pStyle w:val="ShiftAlt"/>
              <w:ind w:firstLine="0"/>
              <w:rPr>
                <w:sz w:val="18"/>
                <w:lang w:val="ru-RU"/>
              </w:rPr>
            </w:pPr>
            <w:r w:rsidRPr="003E0E71">
              <w:rPr>
                <w:sz w:val="18"/>
              </w:rPr>
              <w:t>Зробити позначку «Х»</w:t>
            </w:r>
          </w:p>
        </w:tc>
      </w:tr>
    </w:tbl>
    <w:p w:rsidR="000A5250" w:rsidRDefault="000A5250" w:rsidP="00516A01">
      <w:pPr>
        <w:pStyle w:val="ShiftAlt"/>
        <w:rPr>
          <w:lang w:val="ru-RU"/>
        </w:rPr>
      </w:pPr>
      <w:r>
        <w:rPr>
          <w:lang w:val="ru-RU"/>
        </w:rPr>
        <w:t>«ПОГОДЖЕНО»</w:t>
      </w:r>
    </w:p>
    <w:p w:rsidR="000A5250" w:rsidRDefault="000A5250" w:rsidP="00516A01">
      <w:pPr>
        <w:pStyle w:val="ShiftAlt"/>
      </w:pPr>
      <w:r>
        <w:t>Рішенням сесії</w:t>
      </w:r>
    </w:p>
    <w:p w:rsidR="000A5250" w:rsidRDefault="000A5250" w:rsidP="00516A01">
      <w:pPr>
        <w:pStyle w:val="ShiftAlt"/>
      </w:pPr>
      <w:r>
        <w:t>Пологівської районної ради</w:t>
      </w:r>
    </w:p>
    <w:p w:rsidR="000A5250" w:rsidRDefault="000A5250" w:rsidP="00516A01">
      <w:pPr>
        <w:pStyle w:val="ShiftAlt"/>
      </w:pPr>
      <w:r>
        <w:t>Запорізької області</w:t>
      </w:r>
    </w:p>
    <w:p w:rsidR="000A5250" w:rsidRDefault="000A5250" w:rsidP="00516A01">
      <w:pPr>
        <w:pStyle w:val="ShiftAlt"/>
      </w:pPr>
      <w:r>
        <w:t>від ______________ №____</w:t>
      </w:r>
    </w:p>
    <w:p w:rsidR="000A5250" w:rsidRDefault="000A5250" w:rsidP="00516A01">
      <w:pPr>
        <w:pStyle w:val="ShiftAlt"/>
      </w:pPr>
    </w:p>
    <w:p w:rsidR="000A5250" w:rsidRDefault="000A5250" w:rsidP="00516A01">
      <w:pPr>
        <w:pStyle w:val="ShiftCtrlAlt"/>
      </w:pPr>
      <w:r>
        <w:t>Фінансовий план підприємства</w:t>
      </w:r>
    </w:p>
    <w:p w:rsidR="000A5250" w:rsidRDefault="000A5250" w:rsidP="00516A01">
      <w:pPr>
        <w:pStyle w:val="ShiftCtrlAlt"/>
      </w:pPr>
      <w:r>
        <w:t>на 20</w:t>
      </w:r>
      <w:r>
        <w:rPr>
          <w:lang w:val="uk-UA"/>
        </w:rPr>
        <w:t xml:space="preserve">20 </w:t>
      </w:r>
      <w:r>
        <w:t>рік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6"/>
        <w:gridCol w:w="4851"/>
        <w:gridCol w:w="1196"/>
        <w:gridCol w:w="1198"/>
      </w:tblGrid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Підприємство</w:t>
            </w:r>
          </w:p>
        </w:tc>
        <w:tc>
          <w:tcPr>
            <w:tcW w:w="2545" w:type="pct"/>
          </w:tcPr>
          <w:p w:rsidR="000A5250" w:rsidRPr="003E0E71" w:rsidRDefault="000A5250" w:rsidP="002A35EA">
            <w:pPr>
              <w:pStyle w:val="ShiftCtrlAlt0"/>
              <w:rPr>
                <w:lang w:val="uk-UA"/>
              </w:rPr>
            </w:pPr>
            <w:r w:rsidRPr="003E0E71">
              <w:t>Комунальне підприємство «</w:t>
            </w:r>
            <w:r w:rsidRPr="003E0E71">
              <w:rPr>
                <w:lang w:val="uk-UA"/>
              </w:rPr>
              <w:t xml:space="preserve">ПОЛОГІВСЬКИЙ </w:t>
            </w:r>
            <w:r w:rsidRPr="003E0E71">
              <w:t>Ц</w:t>
            </w:r>
            <w:r w:rsidRPr="003E0E71">
              <w:rPr>
                <w:lang w:val="uk-UA"/>
              </w:rPr>
              <w:t>ЕНТР ПЕРВИННОЇ МЕДИКО</w:t>
            </w:r>
            <w:r w:rsidRPr="003E0E71">
              <w:t>-</w:t>
            </w:r>
            <w:r w:rsidRPr="003E0E71">
              <w:rPr>
                <w:lang w:val="uk-UA"/>
              </w:rPr>
              <w:t xml:space="preserve">САНІТАРНОЇ ДОПОМОГИ»Пологівської </w:t>
            </w:r>
            <w:r w:rsidRPr="003E0E71">
              <w:t>районної ради</w:t>
            </w:r>
            <w:r w:rsidRPr="003E0E71">
              <w:rPr>
                <w:lang w:val="uk-UA"/>
              </w:rPr>
              <w:t xml:space="preserve"> Запорізької області </w:t>
            </w:r>
          </w:p>
        </w:tc>
        <w:tc>
          <w:tcPr>
            <w:tcW w:w="1273" w:type="pct"/>
            <w:gridSpan w:val="2"/>
          </w:tcPr>
          <w:p w:rsidR="000A5250" w:rsidRPr="003E0E71" w:rsidRDefault="000A5250">
            <w:pPr>
              <w:pStyle w:val="ShiftCtrlAlt0"/>
            </w:pPr>
            <w:r w:rsidRPr="003E0E71">
              <w:t>Коди</w:t>
            </w: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Орган управління</w:t>
            </w:r>
          </w:p>
        </w:tc>
        <w:tc>
          <w:tcPr>
            <w:tcW w:w="2545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 xml:space="preserve">Пологівська </w:t>
            </w:r>
            <w:r w:rsidRPr="003E0E71">
              <w:t>районна рада</w:t>
            </w:r>
            <w:r w:rsidRPr="003E0E71">
              <w:rPr>
                <w:lang w:val="uk-UA"/>
              </w:rPr>
              <w:t xml:space="preserve"> Запорізької області </w:t>
            </w: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  <w:r w:rsidRPr="003E0E71">
              <w:t>За ЄДРПОУ</w:t>
            </w:r>
          </w:p>
        </w:tc>
        <w:tc>
          <w:tcPr>
            <w:tcW w:w="637" w:type="pct"/>
          </w:tcPr>
          <w:p w:rsidR="000A5250" w:rsidRPr="003E0E71" w:rsidRDefault="000A5250" w:rsidP="006D6B46">
            <w:pPr>
              <w:pStyle w:val="ShiftCtrlAlt0"/>
            </w:pPr>
            <w:r w:rsidRPr="003E0E71">
              <w:t>38742343</w:t>
            </w: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Галузь</w:t>
            </w:r>
          </w:p>
        </w:tc>
        <w:tc>
          <w:tcPr>
            <w:tcW w:w="2545" w:type="pct"/>
          </w:tcPr>
          <w:p w:rsidR="000A5250" w:rsidRPr="003E0E71" w:rsidRDefault="000A5250">
            <w:pPr>
              <w:pStyle w:val="ShiftCtrlAlt0"/>
            </w:pPr>
            <w:r w:rsidRPr="003E0E71">
              <w:t>Охорона здоров’я</w:t>
            </w: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  <w:r w:rsidRPr="003E0E71">
              <w:t>За СПОДУ</w:t>
            </w:r>
          </w:p>
        </w:tc>
        <w:tc>
          <w:tcPr>
            <w:tcW w:w="637" w:type="pct"/>
          </w:tcPr>
          <w:p w:rsidR="000A5250" w:rsidRPr="003E0E71" w:rsidRDefault="000A5250">
            <w:pPr>
              <w:pStyle w:val="ShiftCtrlAlt0"/>
            </w:pP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Вид економічноїдіяльності</w:t>
            </w:r>
          </w:p>
        </w:tc>
        <w:tc>
          <w:tcPr>
            <w:tcW w:w="2545" w:type="pct"/>
          </w:tcPr>
          <w:p w:rsidR="000A5250" w:rsidRPr="003E0E71" w:rsidRDefault="000A5250">
            <w:pPr>
              <w:pStyle w:val="ShiftCtrlAlt0"/>
            </w:pPr>
            <w:r w:rsidRPr="003E0E71">
              <w:t>Загальна медична практика</w:t>
            </w: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  <w:r w:rsidRPr="003E0E71">
              <w:t>За ЗКНГ</w:t>
            </w:r>
          </w:p>
        </w:tc>
        <w:tc>
          <w:tcPr>
            <w:tcW w:w="637" w:type="pct"/>
          </w:tcPr>
          <w:p w:rsidR="000A5250" w:rsidRPr="003E0E71" w:rsidRDefault="000A5250">
            <w:pPr>
              <w:pStyle w:val="ShiftCtrlAlt0"/>
            </w:pP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Місцезнаходження</w:t>
            </w:r>
          </w:p>
        </w:tc>
        <w:tc>
          <w:tcPr>
            <w:tcW w:w="2545" w:type="pct"/>
          </w:tcPr>
          <w:p w:rsidR="000A5250" w:rsidRPr="003E0E71" w:rsidRDefault="000A5250" w:rsidP="00A523BB">
            <w:pPr>
              <w:pStyle w:val="ShiftCtrlAlt0"/>
            </w:pPr>
            <w:r w:rsidRPr="003E0E71">
              <w:t>70608, м. Пологи ,вул.</w:t>
            </w:r>
            <w:r w:rsidRPr="003E0E71">
              <w:rPr>
                <w:lang w:val="uk-UA"/>
              </w:rPr>
              <w:t xml:space="preserve"> В.А. Сацького /6, І. Чеберка ,90</w:t>
            </w:r>
            <w:r w:rsidRPr="003E0E71">
              <w:t xml:space="preserve">  </w:t>
            </w: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  <w:r w:rsidRPr="003E0E71">
              <w:t>За КВЕД</w:t>
            </w:r>
          </w:p>
        </w:tc>
        <w:tc>
          <w:tcPr>
            <w:tcW w:w="637" w:type="pct"/>
          </w:tcPr>
          <w:p w:rsidR="000A5250" w:rsidRPr="003E0E71" w:rsidRDefault="000A5250">
            <w:pPr>
              <w:pStyle w:val="ShiftCtrlAlt0"/>
            </w:pPr>
            <w:r w:rsidRPr="003E0E71">
              <w:t>86.21</w:t>
            </w: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Телефон</w:t>
            </w:r>
          </w:p>
        </w:tc>
        <w:tc>
          <w:tcPr>
            <w:tcW w:w="2545" w:type="pct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637" w:type="pct"/>
          </w:tcPr>
          <w:p w:rsidR="000A5250" w:rsidRPr="003E0E71" w:rsidRDefault="000A5250">
            <w:pPr>
              <w:pStyle w:val="ShiftCtrlAlt0"/>
            </w:pPr>
          </w:p>
        </w:tc>
      </w:tr>
      <w:tr w:rsidR="000A5250" w:rsidRPr="003E0E71" w:rsidTr="003E0E71">
        <w:tc>
          <w:tcPr>
            <w:tcW w:w="1182" w:type="pct"/>
          </w:tcPr>
          <w:p w:rsidR="000A5250" w:rsidRPr="003E0E71" w:rsidRDefault="000A5250">
            <w:pPr>
              <w:pStyle w:val="ShiftCtrlAlt0"/>
            </w:pPr>
            <w:r w:rsidRPr="003E0E71">
              <w:t>Керівник</w:t>
            </w:r>
          </w:p>
        </w:tc>
        <w:tc>
          <w:tcPr>
            <w:tcW w:w="2545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Дуб Анна Михайлівна</w:t>
            </w:r>
          </w:p>
        </w:tc>
        <w:tc>
          <w:tcPr>
            <w:tcW w:w="636" w:type="pct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637" w:type="pct"/>
          </w:tcPr>
          <w:p w:rsidR="000A5250" w:rsidRPr="003E0E71" w:rsidRDefault="000A5250">
            <w:pPr>
              <w:pStyle w:val="ShiftCtrlAlt0"/>
            </w:pPr>
          </w:p>
        </w:tc>
      </w:tr>
    </w:tbl>
    <w:p w:rsidR="000A5250" w:rsidRDefault="000A5250" w:rsidP="00516A01">
      <w:pPr>
        <w:pStyle w:val="ShiftAlt"/>
      </w:pPr>
    </w:p>
    <w:p w:rsidR="000A5250" w:rsidRDefault="000A5250" w:rsidP="00516A01">
      <w:pPr>
        <w:pStyle w:val="ShiftAlt"/>
      </w:pPr>
      <w:r>
        <w:t>одиниця виміру: тис. гривень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"/>
        <w:gridCol w:w="2786"/>
        <w:gridCol w:w="136"/>
        <w:gridCol w:w="567"/>
        <w:gridCol w:w="1135"/>
        <w:gridCol w:w="1031"/>
        <w:gridCol w:w="1008"/>
        <w:gridCol w:w="936"/>
        <w:gridCol w:w="858"/>
        <w:gridCol w:w="850"/>
      </w:tblGrid>
      <w:tr w:rsidR="000A5250" w:rsidRPr="003E0E71" w:rsidTr="003E0E71">
        <w:tc>
          <w:tcPr>
            <w:tcW w:w="1655" w:type="pct"/>
            <w:gridSpan w:val="2"/>
            <w:vMerge w:val="restart"/>
          </w:tcPr>
          <w:p w:rsidR="000A5250" w:rsidRPr="003E0E71" w:rsidRDefault="000A5250">
            <w:pPr>
              <w:pStyle w:val="ShiftCtrlAlt1"/>
            </w:pPr>
          </w:p>
          <w:p w:rsidR="000A5250" w:rsidRPr="003E0E71" w:rsidRDefault="000A5250">
            <w:pPr>
              <w:pStyle w:val="ShiftCtrlAlt1"/>
            </w:pPr>
            <w:r w:rsidRPr="003E0E71">
              <w:t>Показники</w:t>
            </w:r>
          </w:p>
        </w:tc>
        <w:tc>
          <w:tcPr>
            <w:tcW w:w="361" w:type="pct"/>
            <w:gridSpan w:val="2"/>
            <w:vMerge w:val="restart"/>
          </w:tcPr>
          <w:p w:rsidR="000A5250" w:rsidRPr="003E0E71" w:rsidRDefault="000A5250">
            <w:pPr>
              <w:pStyle w:val="ShiftCtrlAlt1"/>
              <w:rPr>
                <w:sz w:val="20"/>
                <w:szCs w:val="20"/>
              </w:rPr>
            </w:pPr>
            <w:r w:rsidRPr="003E0E71">
              <w:rPr>
                <w:sz w:val="20"/>
                <w:szCs w:val="20"/>
              </w:rPr>
              <w:t>Код рядка</w:t>
            </w:r>
          </w:p>
        </w:tc>
        <w:tc>
          <w:tcPr>
            <w:tcW w:w="582" w:type="pct"/>
            <w:vMerge w:val="restart"/>
          </w:tcPr>
          <w:p w:rsidR="000A5250" w:rsidRPr="003E0E71" w:rsidRDefault="000A5250">
            <w:pPr>
              <w:pStyle w:val="ShiftCtrlAlt1"/>
              <w:rPr>
                <w:lang w:val="uk-UA"/>
              </w:rPr>
            </w:pPr>
            <w:r w:rsidRPr="003E0E71">
              <w:rPr>
                <w:lang w:val="uk-UA"/>
              </w:rPr>
              <w:t>Фінансовий план поточного року</w:t>
            </w:r>
          </w:p>
          <w:p w:rsidR="000A5250" w:rsidRPr="003E0E71" w:rsidRDefault="000A5250">
            <w:pPr>
              <w:pStyle w:val="ShiftCtrlAlt1"/>
              <w:rPr>
                <w:lang w:val="uk-UA"/>
              </w:rPr>
            </w:pPr>
            <w:r w:rsidRPr="003E0E71">
              <w:rPr>
                <w:b w:val="0"/>
                <w:sz w:val="20"/>
                <w:szCs w:val="20"/>
                <w:lang w:val="uk-UA"/>
              </w:rPr>
              <w:t>(</w:t>
            </w:r>
            <w:r w:rsidRPr="003E0E71">
              <w:rPr>
                <w:sz w:val="20"/>
                <w:szCs w:val="20"/>
                <w:lang w:val="uk-UA"/>
              </w:rPr>
              <w:t>затверджений зі змінами)</w:t>
            </w:r>
          </w:p>
        </w:tc>
        <w:tc>
          <w:tcPr>
            <w:tcW w:w="529" w:type="pct"/>
            <w:vMerge w:val="restart"/>
          </w:tcPr>
          <w:p w:rsidR="000A5250" w:rsidRPr="003E0E71" w:rsidRDefault="000A5250">
            <w:pPr>
              <w:pStyle w:val="ShiftCtrlAlt1"/>
              <w:rPr>
                <w:szCs w:val="22"/>
              </w:rPr>
            </w:pPr>
            <w:r w:rsidRPr="003E0E71">
              <w:rPr>
                <w:szCs w:val="22"/>
              </w:rPr>
              <w:t xml:space="preserve">Плановий рік, </w:t>
            </w:r>
            <w:r w:rsidRPr="003E0E71">
              <w:rPr>
                <w:rStyle w:val="Italic"/>
                <w:iCs/>
                <w:szCs w:val="22"/>
              </w:rPr>
              <w:t>усього</w:t>
            </w:r>
          </w:p>
        </w:tc>
        <w:tc>
          <w:tcPr>
            <w:tcW w:w="1873" w:type="pct"/>
            <w:gridSpan w:val="4"/>
          </w:tcPr>
          <w:p w:rsidR="000A5250" w:rsidRPr="003E0E71" w:rsidRDefault="000A5250">
            <w:pPr>
              <w:pStyle w:val="ShiftCtrlAlt1"/>
            </w:pPr>
            <w:r w:rsidRPr="003E0E71">
              <w:t>У тому числі за кварталами</w:t>
            </w:r>
          </w:p>
        </w:tc>
      </w:tr>
      <w:tr w:rsidR="000A5250" w:rsidRPr="003E0E71" w:rsidTr="003E0E71">
        <w:trPr>
          <w:trHeight w:val="387"/>
        </w:trPr>
        <w:tc>
          <w:tcPr>
            <w:tcW w:w="1655" w:type="pct"/>
            <w:gridSpan w:val="2"/>
            <w:vMerge/>
            <w:vAlign w:val="center"/>
          </w:tcPr>
          <w:p w:rsidR="000A5250" w:rsidRPr="003E0E71" w:rsidRDefault="000A5250" w:rsidP="003E0E71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361" w:type="pct"/>
            <w:gridSpan w:val="2"/>
            <w:vMerge/>
            <w:vAlign w:val="center"/>
          </w:tcPr>
          <w:p w:rsidR="000A5250" w:rsidRPr="003E0E71" w:rsidRDefault="000A5250" w:rsidP="003E0E71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82" w:type="pct"/>
            <w:vMerge/>
          </w:tcPr>
          <w:p w:rsidR="000A5250" w:rsidRPr="003E0E71" w:rsidRDefault="000A5250" w:rsidP="003E0E71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29" w:type="pct"/>
            <w:vMerge/>
            <w:vAlign w:val="center"/>
          </w:tcPr>
          <w:p w:rsidR="000A5250" w:rsidRPr="003E0E71" w:rsidRDefault="000A5250" w:rsidP="003E0E71">
            <w:pPr>
              <w:spacing w:after="0" w:line="240" w:lineRule="auto"/>
              <w:rPr>
                <w:rFonts w:ascii="Times New Roman" w:hAnsi="Times New Roman" w:cs="Myriad Pro"/>
                <w:b/>
                <w:bCs/>
                <w:color w:val="000000"/>
                <w:szCs w:val="16"/>
                <w:lang w:eastAsia="en-US"/>
              </w:rPr>
            </w:pPr>
          </w:p>
        </w:tc>
        <w:tc>
          <w:tcPr>
            <w:tcW w:w="517" w:type="pct"/>
          </w:tcPr>
          <w:p w:rsidR="000A5250" w:rsidRPr="003E0E71" w:rsidRDefault="000A5250">
            <w:pPr>
              <w:pStyle w:val="ShiftCtrlAlt1"/>
            </w:pPr>
            <w:r w:rsidRPr="003E0E71">
              <w:t>І</w:t>
            </w:r>
          </w:p>
        </w:tc>
        <w:tc>
          <w:tcPr>
            <w:tcW w:w="480" w:type="pct"/>
          </w:tcPr>
          <w:p w:rsidR="000A5250" w:rsidRPr="003E0E71" w:rsidRDefault="000A5250">
            <w:pPr>
              <w:pStyle w:val="ShiftCtrlAlt1"/>
            </w:pPr>
            <w:r w:rsidRPr="003E0E71">
              <w:t>ІІ</w:t>
            </w:r>
          </w:p>
        </w:tc>
        <w:tc>
          <w:tcPr>
            <w:tcW w:w="440" w:type="pct"/>
          </w:tcPr>
          <w:p w:rsidR="000A5250" w:rsidRPr="003E0E71" w:rsidRDefault="000A5250">
            <w:pPr>
              <w:pStyle w:val="ShiftCtrlAlt1"/>
            </w:pPr>
            <w:r w:rsidRPr="003E0E71">
              <w:t>ІІІ</w:t>
            </w:r>
          </w:p>
        </w:tc>
        <w:tc>
          <w:tcPr>
            <w:tcW w:w="436" w:type="pct"/>
          </w:tcPr>
          <w:p w:rsidR="000A5250" w:rsidRPr="003E0E71" w:rsidRDefault="000A5250">
            <w:pPr>
              <w:pStyle w:val="ShiftCtrlAlt1"/>
            </w:pPr>
            <w:r w:rsidRPr="003E0E71">
              <w:t>ІV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>
            <w:pPr>
              <w:pStyle w:val="ShiftCtrlAlt0"/>
            </w:pPr>
            <w:r w:rsidRPr="003E0E71">
              <w:t>1</w:t>
            </w:r>
          </w:p>
        </w:tc>
        <w:tc>
          <w:tcPr>
            <w:tcW w:w="361" w:type="pct"/>
            <w:gridSpan w:val="2"/>
          </w:tcPr>
          <w:p w:rsidR="000A5250" w:rsidRPr="003E0E71" w:rsidRDefault="000A5250">
            <w:pPr>
              <w:pStyle w:val="ShiftCtrlAlt0"/>
            </w:pPr>
            <w:r w:rsidRPr="003E0E71">
              <w:t>2</w:t>
            </w:r>
          </w:p>
        </w:tc>
        <w:tc>
          <w:tcPr>
            <w:tcW w:w="582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</w:t>
            </w:r>
          </w:p>
        </w:tc>
        <w:tc>
          <w:tcPr>
            <w:tcW w:w="529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</w:t>
            </w:r>
          </w:p>
        </w:tc>
        <w:tc>
          <w:tcPr>
            <w:tcW w:w="517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</w:t>
            </w:r>
          </w:p>
        </w:tc>
        <w:tc>
          <w:tcPr>
            <w:tcW w:w="480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6</w:t>
            </w:r>
          </w:p>
        </w:tc>
        <w:tc>
          <w:tcPr>
            <w:tcW w:w="440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7</w:t>
            </w:r>
          </w:p>
        </w:tc>
        <w:tc>
          <w:tcPr>
            <w:tcW w:w="436" w:type="pct"/>
          </w:tcPr>
          <w:p w:rsidR="000A5250" w:rsidRPr="003E0E71" w:rsidRDefault="000A5250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8</w:t>
            </w:r>
          </w:p>
        </w:tc>
      </w:tr>
      <w:tr w:rsidR="000A5250" w:rsidRPr="003E0E71" w:rsidTr="003E0E71">
        <w:tc>
          <w:tcPr>
            <w:tcW w:w="226" w:type="pct"/>
          </w:tcPr>
          <w:p w:rsidR="000A5250" w:rsidRPr="003E0E71" w:rsidRDefault="000A5250">
            <w:pPr>
              <w:pStyle w:val="ShiftCtrlAlt0"/>
              <w:rPr>
                <w:rStyle w:val="Bold"/>
                <w:bCs/>
              </w:rPr>
            </w:pPr>
          </w:p>
        </w:tc>
        <w:tc>
          <w:tcPr>
            <w:tcW w:w="4774" w:type="pct"/>
            <w:gridSpan w:val="9"/>
          </w:tcPr>
          <w:p w:rsidR="000A5250" w:rsidRPr="003E0E71" w:rsidRDefault="000A5250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І. Фінансовірезультати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D66606">
            <w:pPr>
              <w:pStyle w:val="ShiftCtrlAlt0"/>
              <w:rPr>
                <w:lang w:val="uk-UA"/>
              </w:rPr>
            </w:pPr>
            <w:r w:rsidRPr="003E0E71">
              <w:rPr>
                <w:b/>
                <w:szCs w:val="22"/>
              </w:rPr>
              <w:t>Д</w:t>
            </w:r>
            <w:r w:rsidRPr="003E0E71">
              <w:rPr>
                <w:b/>
                <w:szCs w:val="22"/>
                <w:lang w:val="uk-UA"/>
              </w:rPr>
              <w:t>ОХІД</w:t>
            </w:r>
            <w:r w:rsidRPr="003E0E71">
              <w:t xml:space="preserve"> (виручка) відреалізаціїпродукції (товарів, робіт, послуг</w:t>
            </w:r>
            <w:r w:rsidRPr="003E0E71">
              <w:rPr>
                <w:b/>
              </w:rPr>
              <w:t>)</w:t>
            </w:r>
            <w:r w:rsidRPr="003E0E71">
              <w:rPr>
                <w:b/>
                <w:lang w:val="uk-UA"/>
              </w:rPr>
              <w:t xml:space="preserve"> кошти НСЗУ</w:t>
            </w:r>
          </w:p>
        </w:tc>
        <w:tc>
          <w:tcPr>
            <w:tcW w:w="360" w:type="pct"/>
            <w:gridSpan w:val="2"/>
          </w:tcPr>
          <w:p w:rsidR="000A5250" w:rsidRPr="003E0E71" w:rsidRDefault="000A5250">
            <w:pPr>
              <w:pStyle w:val="ShiftCtrlAlt0"/>
            </w:pPr>
            <w:r w:rsidRPr="003E0E71">
              <w:t>010</w:t>
            </w:r>
          </w:p>
        </w:tc>
        <w:tc>
          <w:tcPr>
            <w:tcW w:w="582" w:type="pct"/>
          </w:tcPr>
          <w:p w:rsidR="000A5250" w:rsidRPr="003E0E71" w:rsidRDefault="000A5250" w:rsidP="009E2471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15263,0</w:t>
            </w:r>
          </w:p>
        </w:tc>
        <w:tc>
          <w:tcPr>
            <w:tcW w:w="529" w:type="pct"/>
          </w:tcPr>
          <w:p w:rsidR="000A5250" w:rsidRPr="003E0E71" w:rsidRDefault="000A5250" w:rsidP="0083460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15600,0</w:t>
            </w:r>
          </w:p>
        </w:tc>
        <w:tc>
          <w:tcPr>
            <w:tcW w:w="517" w:type="pct"/>
          </w:tcPr>
          <w:p w:rsidR="000A5250" w:rsidRPr="003E0E71" w:rsidRDefault="000A5250" w:rsidP="0083460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3700,0</w:t>
            </w:r>
          </w:p>
        </w:tc>
        <w:tc>
          <w:tcPr>
            <w:tcW w:w="480" w:type="pct"/>
          </w:tcPr>
          <w:p w:rsidR="000A5250" w:rsidRPr="003E0E71" w:rsidRDefault="000A5250" w:rsidP="0083460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4100,0</w:t>
            </w:r>
          </w:p>
        </w:tc>
        <w:tc>
          <w:tcPr>
            <w:tcW w:w="440" w:type="pct"/>
          </w:tcPr>
          <w:p w:rsidR="000A5250" w:rsidRPr="003E0E71" w:rsidRDefault="000A5250" w:rsidP="0083460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4100,0</w:t>
            </w:r>
          </w:p>
        </w:tc>
        <w:tc>
          <w:tcPr>
            <w:tcW w:w="436" w:type="pct"/>
          </w:tcPr>
          <w:p w:rsidR="000A5250" w:rsidRPr="003E0E71" w:rsidRDefault="000A5250" w:rsidP="0083460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3700,0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3E0E71">
              <w:rPr>
                <w:b/>
                <w:szCs w:val="22"/>
                <w:lang w:val="uk-UA"/>
              </w:rPr>
              <w:t xml:space="preserve">ДОХІД </w:t>
            </w:r>
            <w:r w:rsidRPr="003E0E71">
              <w:rPr>
                <w:szCs w:val="22"/>
                <w:lang w:val="uk-UA"/>
              </w:rPr>
              <w:t>з місцевих бюджетів за цільовими програмами:</w:t>
            </w:r>
          </w:p>
        </w:tc>
        <w:tc>
          <w:tcPr>
            <w:tcW w:w="360" w:type="pct"/>
            <w:gridSpan w:val="2"/>
          </w:tcPr>
          <w:p w:rsidR="000A5250" w:rsidRPr="003E0E71" w:rsidRDefault="000A5250">
            <w:pPr>
              <w:pStyle w:val="ShiftCtrlAlt0"/>
            </w:pPr>
            <w:r w:rsidRPr="003E0E71">
              <w:t>020</w:t>
            </w:r>
          </w:p>
        </w:tc>
        <w:tc>
          <w:tcPr>
            <w:tcW w:w="582" w:type="pct"/>
          </w:tcPr>
          <w:p w:rsidR="000A5250" w:rsidRPr="003E0E71" w:rsidRDefault="000A5250" w:rsidP="00931293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1802,0</w:t>
            </w:r>
          </w:p>
        </w:tc>
        <w:tc>
          <w:tcPr>
            <w:tcW w:w="529" w:type="pct"/>
          </w:tcPr>
          <w:p w:rsidR="000A5250" w:rsidRPr="003E0E71" w:rsidRDefault="000A5250" w:rsidP="00931293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3025,6</w:t>
            </w:r>
          </w:p>
        </w:tc>
        <w:tc>
          <w:tcPr>
            <w:tcW w:w="517" w:type="pct"/>
          </w:tcPr>
          <w:p w:rsidR="000A5250" w:rsidRPr="003E0E71" w:rsidRDefault="000A5250" w:rsidP="00537F2E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770,7</w:t>
            </w:r>
          </w:p>
        </w:tc>
        <w:tc>
          <w:tcPr>
            <w:tcW w:w="480" w:type="pct"/>
          </w:tcPr>
          <w:p w:rsidR="000A5250" w:rsidRPr="003E0E71" w:rsidRDefault="000A5250" w:rsidP="003D5863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1058,7</w:t>
            </w:r>
          </w:p>
        </w:tc>
        <w:tc>
          <w:tcPr>
            <w:tcW w:w="440" w:type="pct"/>
          </w:tcPr>
          <w:p w:rsidR="000A5250" w:rsidRPr="003E0E71" w:rsidRDefault="000A5250" w:rsidP="003D5863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576,8</w:t>
            </w:r>
          </w:p>
        </w:tc>
        <w:tc>
          <w:tcPr>
            <w:tcW w:w="436" w:type="pct"/>
          </w:tcPr>
          <w:p w:rsidR="000A5250" w:rsidRPr="003E0E71" w:rsidRDefault="000A5250" w:rsidP="0046436A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619,4</w:t>
            </w:r>
          </w:p>
        </w:tc>
        <w:bookmarkStart w:id="0" w:name="_GoBack"/>
        <w:bookmarkEnd w:id="0"/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3E0E71">
              <w:rPr>
                <w:lang w:val="uk-UA"/>
              </w:rPr>
              <w:t>Цілова програма протидії захворювання на туберкульоз</w:t>
            </w:r>
          </w:p>
        </w:tc>
        <w:tc>
          <w:tcPr>
            <w:tcW w:w="360" w:type="pct"/>
            <w:gridSpan w:val="2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931293">
            <w:pPr>
              <w:pStyle w:val="ShiftCtrlAlt0"/>
              <w:rPr>
                <w:lang w:val="uk-UA"/>
              </w:rPr>
            </w:pPr>
          </w:p>
        </w:tc>
        <w:tc>
          <w:tcPr>
            <w:tcW w:w="529" w:type="pct"/>
          </w:tcPr>
          <w:p w:rsidR="000A5250" w:rsidRPr="003E0E71" w:rsidRDefault="000A5250" w:rsidP="0093129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388,9</w:t>
            </w:r>
          </w:p>
        </w:tc>
        <w:tc>
          <w:tcPr>
            <w:tcW w:w="517" w:type="pct"/>
          </w:tcPr>
          <w:p w:rsidR="000A5250" w:rsidRPr="003E0E71" w:rsidRDefault="000A5250" w:rsidP="0046436A">
            <w:pPr>
              <w:pStyle w:val="ShiftCtrlAlt0"/>
            </w:pPr>
          </w:p>
        </w:tc>
        <w:tc>
          <w:tcPr>
            <w:tcW w:w="480" w:type="pct"/>
          </w:tcPr>
          <w:p w:rsidR="000A5250" w:rsidRPr="003E0E71" w:rsidRDefault="000A5250" w:rsidP="003D58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388,9</w:t>
            </w:r>
          </w:p>
        </w:tc>
        <w:tc>
          <w:tcPr>
            <w:tcW w:w="440" w:type="pct"/>
          </w:tcPr>
          <w:p w:rsidR="000A5250" w:rsidRPr="003E0E71" w:rsidRDefault="000A5250" w:rsidP="003D5863">
            <w:pPr>
              <w:pStyle w:val="ShiftCtrlAlt0"/>
            </w:pPr>
          </w:p>
        </w:tc>
        <w:tc>
          <w:tcPr>
            <w:tcW w:w="436" w:type="pct"/>
          </w:tcPr>
          <w:p w:rsidR="000A5250" w:rsidRPr="003E0E71" w:rsidRDefault="000A5250" w:rsidP="0046436A">
            <w:pPr>
              <w:pStyle w:val="ShiftCtrlAlt0"/>
              <w:rPr>
                <w:lang w:val="uk-UA"/>
              </w:rPr>
            </w:pPr>
          </w:p>
        </w:tc>
      </w:tr>
      <w:tr w:rsidR="000A5250" w:rsidRPr="003E0E71" w:rsidTr="003E0E71">
        <w:trPr>
          <w:trHeight w:val="569"/>
        </w:trPr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3E0E71">
              <w:rPr>
                <w:lang w:val="uk-UA"/>
              </w:rPr>
              <w:t>Забезпечення діяльності напрямків охорони здоров</w:t>
            </w:r>
            <w:r w:rsidRPr="003E0E71">
              <w:t>’</w:t>
            </w:r>
            <w:r w:rsidRPr="003E0E71">
              <w:rPr>
                <w:lang w:val="uk-UA"/>
              </w:rPr>
              <w:t>я</w:t>
            </w:r>
          </w:p>
        </w:tc>
        <w:tc>
          <w:tcPr>
            <w:tcW w:w="360" w:type="pct"/>
            <w:gridSpan w:val="2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AC2007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1602,0</w:t>
            </w:r>
          </w:p>
        </w:tc>
        <w:tc>
          <w:tcPr>
            <w:tcW w:w="529" w:type="pct"/>
          </w:tcPr>
          <w:p w:rsidR="000A5250" w:rsidRPr="003E0E71" w:rsidRDefault="000A5250" w:rsidP="0093129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1131,0</w:t>
            </w:r>
          </w:p>
        </w:tc>
        <w:tc>
          <w:tcPr>
            <w:tcW w:w="517" w:type="pct"/>
          </w:tcPr>
          <w:p w:rsidR="000A5250" w:rsidRPr="003E0E71" w:rsidRDefault="000A5250" w:rsidP="0046436A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300,0</w:t>
            </w:r>
          </w:p>
        </w:tc>
        <w:tc>
          <w:tcPr>
            <w:tcW w:w="480" w:type="pct"/>
          </w:tcPr>
          <w:p w:rsidR="000A5250" w:rsidRPr="003E0E71" w:rsidRDefault="000A5250" w:rsidP="003D58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300,0</w:t>
            </w:r>
          </w:p>
        </w:tc>
        <w:tc>
          <w:tcPr>
            <w:tcW w:w="440" w:type="pct"/>
          </w:tcPr>
          <w:p w:rsidR="000A5250" w:rsidRPr="003E0E71" w:rsidRDefault="000A5250" w:rsidP="003D58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300,0</w:t>
            </w:r>
          </w:p>
        </w:tc>
        <w:tc>
          <w:tcPr>
            <w:tcW w:w="436" w:type="pct"/>
          </w:tcPr>
          <w:p w:rsidR="000A5250" w:rsidRPr="003E0E71" w:rsidRDefault="000A5250" w:rsidP="0046436A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231,0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b/>
                <w:szCs w:val="22"/>
                <w:lang w:val="uk-UA"/>
              </w:rPr>
            </w:pPr>
            <w:r w:rsidRPr="003E0E71">
              <w:rPr>
                <w:lang w:val="uk-UA"/>
              </w:rPr>
              <w:t>Діти . Сім</w:t>
            </w:r>
            <w:r w:rsidRPr="003E0E71">
              <w:t>’</w:t>
            </w:r>
            <w:r w:rsidRPr="003E0E71">
              <w:rPr>
                <w:lang w:val="uk-UA"/>
              </w:rPr>
              <w:t>я. Перспектива.</w:t>
            </w:r>
          </w:p>
        </w:tc>
        <w:tc>
          <w:tcPr>
            <w:tcW w:w="360" w:type="pct"/>
            <w:gridSpan w:val="2"/>
          </w:tcPr>
          <w:p w:rsidR="000A5250" w:rsidRPr="003E0E71" w:rsidRDefault="000A5250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93129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529" w:type="pct"/>
          </w:tcPr>
          <w:p w:rsidR="000A5250" w:rsidRPr="003E0E71" w:rsidRDefault="000A5250" w:rsidP="0093129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150,0</w:t>
            </w:r>
          </w:p>
        </w:tc>
        <w:tc>
          <w:tcPr>
            <w:tcW w:w="517" w:type="pct"/>
          </w:tcPr>
          <w:p w:rsidR="000A5250" w:rsidRPr="003E0E71" w:rsidRDefault="000A5250" w:rsidP="0046436A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50,0</w:t>
            </w:r>
          </w:p>
        </w:tc>
        <w:tc>
          <w:tcPr>
            <w:tcW w:w="480" w:type="pct"/>
          </w:tcPr>
          <w:p w:rsidR="000A5250" w:rsidRPr="003E0E71" w:rsidRDefault="000A5250" w:rsidP="003D58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50,0</w:t>
            </w:r>
          </w:p>
        </w:tc>
        <w:tc>
          <w:tcPr>
            <w:tcW w:w="440" w:type="pct"/>
          </w:tcPr>
          <w:p w:rsidR="000A5250" w:rsidRPr="003E0E71" w:rsidRDefault="000A5250" w:rsidP="003D58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25,0</w:t>
            </w:r>
          </w:p>
        </w:tc>
        <w:tc>
          <w:tcPr>
            <w:tcW w:w="436" w:type="pct"/>
          </w:tcPr>
          <w:p w:rsidR="000A5250" w:rsidRPr="003E0E71" w:rsidRDefault="000A5250" w:rsidP="0046436A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25,0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Цукровий діабет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70FED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529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449,2</w:t>
            </w:r>
          </w:p>
        </w:tc>
        <w:tc>
          <w:tcPr>
            <w:tcW w:w="517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480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150,0</w:t>
            </w:r>
          </w:p>
        </w:tc>
        <w:tc>
          <w:tcPr>
            <w:tcW w:w="440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436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99,2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70FED">
            <w:pPr>
              <w:pStyle w:val="ShiftCtrlAlt0"/>
              <w:rPr>
                <w:szCs w:val="22"/>
                <w:lang w:val="uk-UA"/>
              </w:rPr>
            </w:pPr>
            <w:r w:rsidRPr="003E0E71">
              <w:rPr>
                <w:szCs w:val="22"/>
                <w:lang w:val="uk-UA"/>
              </w:rPr>
              <w:t>Покритяя вартості  комунальних послуг  та енерноносіїв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70FED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370FED">
            <w:pPr>
              <w:pStyle w:val="ShiftCtrlAlt0"/>
              <w:rPr>
                <w:b/>
                <w:lang w:val="uk-UA"/>
              </w:rPr>
            </w:pPr>
          </w:p>
        </w:tc>
        <w:tc>
          <w:tcPr>
            <w:tcW w:w="529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906,5</w:t>
            </w:r>
          </w:p>
        </w:tc>
        <w:tc>
          <w:tcPr>
            <w:tcW w:w="517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320,7</w:t>
            </w:r>
          </w:p>
        </w:tc>
        <w:tc>
          <w:tcPr>
            <w:tcW w:w="480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169,8</w:t>
            </w:r>
          </w:p>
        </w:tc>
        <w:tc>
          <w:tcPr>
            <w:tcW w:w="440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151,8</w:t>
            </w:r>
          </w:p>
        </w:tc>
        <w:tc>
          <w:tcPr>
            <w:tcW w:w="436" w:type="pct"/>
          </w:tcPr>
          <w:p w:rsidR="000A5250" w:rsidRPr="003E0E71" w:rsidRDefault="000A5250" w:rsidP="00370FE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264,2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ВИДАТКИ: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</w:pP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Оплата праці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  <w:r w:rsidRPr="003E0E71">
              <w:t>040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12045,5</w:t>
            </w:r>
          </w:p>
        </w:tc>
        <w:tc>
          <w:tcPr>
            <w:tcW w:w="529" w:type="pct"/>
          </w:tcPr>
          <w:p w:rsidR="000A5250" w:rsidRPr="003E0E71" w:rsidRDefault="000A5250" w:rsidP="00A523BB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14884,0</w:t>
            </w:r>
          </w:p>
        </w:tc>
        <w:tc>
          <w:tcPr>
            <w:tcW w:w="517" w:type="pct"/>
          </w:tcPr>
          <w:p w:rsidR="000A5250" w:rsidRPr="003E0E71" w:rsidRDefault="000A5250" w:rsidP="00A523BB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3538,00</w:t>
            </w:r>
          </w:p>
        </w:tc>
        <w:tc>
          <w:tcPr>
            <w:tcW w:w="480" w:type="pct"/>
          </w:tcPr>
          <w:p w:rsidR="000A5250" w:rsidRPr="003E0E71" w:rsidRDefault="000A5250" w:rsidP="001E76AD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3904,0</w:t>
            </w:r>
          </w:p>
        </w:tc>
        <w:tc>
          <w:tcPr>
            <w:tcW w:w="440" w:type="pct"/>
          </w:tcPr>
          <w:p w:rsidR="000A5250" w:rsidRPr="003E0E71" w:rsidRDefault="000A5250" w:rsidP="001E76AD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3904,0</w:t>
            </w:r>
          </w:p>
        </w:tc>
        <w:tc>
          <w:tcPr>
            <w:tcW w:w="436" w:type="pct"/>
          </w:tcPr>
          <w:p w:rsidR="000A5250" w:rsidRPr="003E0E71" w:rsidRDefault="000A5250" w:rsidP="001E76AD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3538,0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Заробітна плата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9810,0</w:t>
            </w:r>
          </w:p>
        </w:tc>
        <w:tc>
          <w:tcPr>
            <w:tcW w:w="529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12200,0</w:t>
            </w:r>
          </w:p>
        </w:tc>
        <w:tc>
          <w:tcPr>
            <w:tcW w:w="517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2900,0</w:t>
            </w:r>
          </w:p>
        </w:tc>
        <w:tc>
          <w:tcPr>
            <w:tcW w:w="480" w:type="pct"/>
          </w:tcPr>
          <w:p w:rsidR="000A5250" w:rsidRPr="003E0E71" w:rsidRDefault="000A5250" w:rsidP="001E76A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3200,0</w:t>
            </w:r>
          </w:p>
        </w:tc>
        <w:tc>
          <w:tcPr>
            <w:tcW w:w="440" w:type="pct"/>
          </w:tcPr>
          <w:p w:rsidR="000A5250" w:rsidRPr="003E0E71" w:rsidRDefault="000A5250" w:rsidP="001E76A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3200,0</w:t>
            </w:r>
          </w:p>
        </w:tc>
        <w:tc>
          <w:tcPr>
            <w:tcW w:w="436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2900,0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Нарахування на оплату праці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2235,5</w:t>
            </w:r>
          </w:p>
        </w:tc>
        <w:tc>
          <w:tcPr>
            <w:tcW w:w="529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2684,0</w:t>
            </w:r>
          </w:p>
        </w:tc>
        <w:tc>
          <w:tcPr>
            <w:tcW w:w="517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638,0</w:t>
            </w:r>
          </w:p>
        </w:tc>
        <w:tc>
          <w:tcPr>
            <w:tcW w:w="480" w:type="pct"/>
          </w:tcPr>
          <w:p w:rsidR="000A5250" w:rsidRPr="003E0E71" w:rsidRDefault="000A5250" w:rsidP="00AC3B0E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704,0</w:t>
            </w:r>
          </w:p>
        </w:tc>
        <w:tc>
          <w:tcPr>
            <w:tcW w:w="440" w:type="pct"/>
          </w:tcPr>
          <w:p w:rsidR="000A5250" w:rsidRPr="003E0E71" w:rsidRDefault="000A5250" w:rsidP="00AC3B0E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704,0</w:t>
            </w:r>
          </w:p>
        </w:tc>
        <w:tc>
          <w:tcPr>
            <w:tcW w:w="436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638,0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Використання товарів і послуг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  <w:r w:rsidRPr="003E0E71">
              <w:t>050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3007,4</w:t>
            </w:r>
          </w:p>
        </w:tc>
        <w:tc>
          <w:tcPr>
            <w:tcW w:w="529" w:type="pct"/>
          </w:tcPr>
          <w:p w:rsidR="000A5250" w:rsidRPr="003E0E71" w:rsidRDefault="000A5250" w:rsidP="00AB3CDB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2834,2</w:t>
            </w:r>
          </w:p>
        </w:tc>
        <w:tc>
          <w:tcPr>
            <w:tcW w:w="517" w:type="pct"/>
          </w:tcPr>
          <w:p w:rsidR="000A5250" w:rsidRPr="003E0E71" w:rsidRDefault="000A5250" w:rsidP="008944BD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748,0</w:t>
            </w:r>
          </w:p>
        </w:tc>
        <w:tc>
          <w:tcPr>
            <w:tcW w:w="480" w:type="pct"/>
          </w:tcPr>
          <w:p w:rsidR="000A5250" w:rsidRPr="003E0E71" w:rsidRDefault="000A5250" w:rsidP="008944BD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1476,0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367,0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243,2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Предмети ,матеріали , обладнання та інвентар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1566,2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535,1</w:t>
            </w:r>
          </w:p>
        </w:tc>
        <w:tc>
          <w:tcPr>
            <w:tcW w:w="517" w:type="pct"/>
          </w:tcPr>
          <w:p w:rsidR="000A5250" w:rsidRPr="003E0E71" w:rsidRDefault="000A5250" w:rsidP="0037725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480" w:type="pct"/>
          </w:tcPr>
          <w:p w:rsidR="000A5250" w:rsidRPr="003E0E71" w:rsidRDefault="000A5250" w:rsidP="0037725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425,1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Медикаменти та перев</w:t>
            </w:r>
            <w:r w:rsidRPr="003E0E71">
              <w:rPr>
                <w:lang w:val="en-US"/>
              </w:rPr>
              <w:t>’</w:t>
            </w:r>
            <w:r w:rsidRPr="003E0E71">
              <w:rPr>
                <w:lang w:val="uk-UA"/>
              </w:rPr>
              <w:t>язувальні матеріали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926,2</w:t>
            </w:r>
          </w:p>
        </w:tc>
        <w:tc>
          <w:tcPr>
            <w:tcW w:w="529" w:type="pct"/>
          </w:tcPr>
          <w:p w:rsidR="000A5250" w:rsidRPr="003E0E71" w:rsidRDefault="000A5250" w:rsidP="0037725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1749,1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385,0</w:t>
            </w:r>
          </w:p>
        </w:tc>
        <w:tc>
          <w:tcPr>
            <w:tcW w:w="480" w:type="pct"/>
          </w:tcPr>
          <w:p w:rsidR="000A5250" w:rsidRPr="003E0E71" w:rsidRDefault="000A5250" w:rsidP="00DB6663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848,9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290,0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225,2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480,0</w:t>
            </w:r>
          </w:p>
        </w:tc>
        <w:tc>
          <w:tcPr>
            <w:tcW w:w="529" w:type="pct"/>
          </w:tcPr>
          <w:p w:rsidR="000A5250" w:rsidRPr="003E0E71" w:rsidRDefault="000A5250" w:rsidP="00733171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450,0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220,0</w:t>
            </w:r>
          </w:p>
        </w:tc>
        <w:tc>
          <w:tcPr>
            <w:tcW w:w="480" w:type="pct"/>
          </w:tcPr>
          <w:p w:rsidR="000A5250" w:rsidRPr="003E0E71" w:rsidRDefault="000A5250" w:rsidP="00733171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180,0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35,0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15,0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 xml:space="preserve">Видатки на відрядження 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45,0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43,0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22,0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32,0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</w:pPr>
            <w:r w:rsidRPr="003E0E71">
              <w:t>060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535,3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906,5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320,7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169,8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81,8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334,2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 xml:space="preserve">Оплата теплопостачання 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95,9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215,0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90,0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20,0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105,0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Оплата водопостачання і водовідведення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75,7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117,8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28,9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30,0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28,9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Оплата електроенергії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357,5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566,7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200,0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118,0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198,7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Оплата інших енергоносіїв та інших комунальних послуг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6,3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7,0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1,8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1,8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1,8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1,6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Соціальне забезпечення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070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524,8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470,0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130,0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105,0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130,0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105,0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Інші виплати населенню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524,8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470,0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130,0</w:t>
            </w:r>
          </w:p>
        </w:tc>
        <w:tc>
          <w:tcPr>
            <w:tcW w:w="480" w:type="pct"/>
          </w:tcPr>
          <w:p w:rsidR="000A5250" w:rsidRPr="003E0E71" w:rsidRDefault="000A5250" w:rsidP="0037725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105,0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130,0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105,0</w:t>
            </w:r>
          </w:p>
        </w:tc>
      </w:tr>
      <w:tr w:rsidR="000A5250" w:rsidRPr="003E0E71" w:rsidTr="003E0E71">
        <w:tc>
          <w:tcPr>
            <w:tcW w:w="1655" w:type="pct"/>
            <w:gridSpan w:val="2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360" w:type="pct"/>
            <w:gridSpan w:val="2"/>
          </w:tcPr>
          <w:p w:rsidR="000A5250" w:rsidRPr="003E0E71" w:rsidRDefault="000A5250" w:rsidP="003E356C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080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1,3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100,0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30,0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30,0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30,0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10,0</w:t>
            </w:r>
          </w:p>
        </w:tc>
      </w:tr>
      <w:tr w:rsidR="000A5250" w:rsidRPr="003E0E71" w:rsidTr="003E0E71">
        <w:tc>
          <w:tcPr>
            <w:tcW w:w="226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</w:p>
        </w:tc>
        <w:tc>
          <w:tcPr>
            <w:tcW w:w="4774" w:type="pct"/>
            <w:gridSpan w:val="9"/>
          </w:tcPr>
          <w:p w:rsidR="000A5250" w:rsidRPr="003E0E71" w:rsidRDefault="000A5250" w:rsidP="00C27656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ІІ. Капітальніінвестиціїпротягом року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</w:pPr>
            <w:r w:rsidRPr="003E0E71">
              <w:t xml:space="preserve">Придбання </w:t>
            </w:r>
            <w:r w:rsidRPr="003E0E71">
              <w:rPr>
                <w:lang w:val="uk-UA"/>
              </w:rPr>
              <w:t>обладнання довгострокового використання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</w:pPr>
            <w:r w:rsidRPr="003E0E71">
              <w:t>090</w:t>
            </w: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338,9</w:t>
            </w: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b/>
              </w:rPr>
            </w:pPr>
            <w:r w:rsidRPr="003E0E71">
              <w:rPr>
                <w:b/>
              </w:rPr>
              <w:t>450,0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</w:rPr>
              <w:t>1</w:t>
            </w:r>
            <w:r w:rsidRPr="003E0E71">
              <w:rPr>
                <w:b/>
                <w:lang w:val="uk-UA"/>
              </w:rPr>
              <w:t>5</w:t>
            </w:r>
            <w:r w:rsidRPr="003E0E71">
              <w:rPr>
                <w:b/>
              </w:rPr>
              <w:t>0,0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150,0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150,0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</w:pPr>
            <w:r w:rsidRPr="003E0E71">
              <w:t>-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</w:pPr>
            <w:r w:rsidRPr="003E0E71">
              <w:t>у т. ч. за рахунок бюджетних коштів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</w:pPr>
            <w:r w:rsidRPr="003E0E71">
              <w:t>-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УСЬОГО ДОХОДІВ:</w:t>
            </w:r>
          </w:p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(сума рядків 010-030)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17403,9</w:t>
            </w:r>
          </w:p>
        </w:tc>
        <w:tc>
          <w:tcPr>
            <w:tcW w:w="529" w:type="pct"/>
          </w:tcPr>
          <w:p w:rsidR="000A5250" w:rsidRPr="003E0E71" w:rsidRDefault="000A5250" w:rsidP="000345C4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18625,6</w:t>
            </w:r>
          </w:p>
        </w:tc>
        <w:tc>
          <w:tcPr>
            <w:tcW w:w="517" w:type="pct"/>
          </w:tcPr>
          <w:p w:rsidR="000A5250" w:rsidRPr="003E0E71" w:rsidRDefault="000A5250" w:rsidP="0052088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4470,7</w:t>
            </w:r>
          </w:p>
        </w:tc>
        <w:tc>
          <w:tcPr>
            <w:tcW w:w="480" w:type="pct"/>
          </w:tcPr>
          <w:p w:rsidR="000A5250" w:rsidRPr="003E0E71" w:rsidRDefault="000A5250" w:rsidP="0052088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5158,7</w:t>
            </w:r>
          </w:p>
        </w:tc>
        <w:tc>
          <w:tcPr>
            <w:tcW w:w="440" w:type="pct"/>
          </w:tcPr>
          <w:p w:rsidR="000A5250" w:rsidRPr="003E0E71" w:rsidRDefault="000A5250" w:rsidP="0052088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4676,8</w:t>
            </w:r>
          </w:p>
        </w:tc>
        <w:tc>
          <w:tcPr>
            <w:tcW w:w="436" w:type="pct"/>
          </w:tcPr>
          <w:p w:rsidR="000A5250" w:rsidRPr="003E0E71" w:rsidRDefault="000A5250" w:rsidP="0052088D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4319,4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УСЬОГО ВИДАТКІВ:</w:t>
            </w:r>
          </w:p>
          <w:p w:rsidR="000A5250" w:rsidRPr="003E0E71" w:rsidRDefault="000A5250" w:rsidP="00CE3BEE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lang w:val="uk-UA"/>
              </w:rPr>
              <w:t>(сума рядків 040-090)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CC3262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16453,2</w:t>
            </w:r>
          </w:p>
        </w:tc>
        <w:tc>
          <w:tcPr>
            <w:tcW w:w="529" w:type="pct"/>
          </w:tcPr>
          <w:p w:rsidR="000A5250" w:rsidRPr="003E0E71" w:rsidRDefault="000A5250" w:rsidP="00AB3CD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19644,7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4916,7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5834,8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4662,8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4230,4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  <w:rPr>
                <w:b/>
                <w:lang w:val="uk-UA"/>
              </w:rPr>
            </w:pPr>
            <w:r w:rsidRPr="003E0E71">
              <w:rPr>
                <w:b/>
                <w:lang w:val="uk-UA"/>
              </w:rPr>
              <w:t>ФІНАНСОВИЙ РЕЗУЛЬТАТ: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29" w:type="pct"/>
          </w:tcPr>
          <w:p w:rsidR="000A5250" w:rsidRPr="003E0E71" w:rsidRDefault="000A5250" w:rsidP="00EF7724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-1019,1</w:t>
            </w:r>
          </w:p>
        </w:tc>
        <w:tc>
          <w:tcPr>
            <w:tcW w:w="517" w:type="pct"/>
          </w:tcPr>
          <w:p w:rsidR="000A5250" w:rsidRPr="003E0E71" w:rsidRDefault="000A5250" w:rsidP="00AB3CD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-446,0</w:t>
            </w:r>
          </w:p>
        </w:tc>
        <w:tc>
          <w:tcPr>
            <w:tcW w:w="480" w:type="pct"/>
          </w:tcPr>
          <w:p w:rsidR="000A5250" w:rsidRPr="003E0E71" w:rsidRDefault="000A5250" w:rsidP="00B32919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-676,1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14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89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 xml:space="preserve">Прибуток 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950,7</w:t>
            </w:r>
          </w:p>
        </w:tc>
        <w:tc>
          <w:tcPr>
            <w:tcW w:w="529" w:type="pct"/>
          </w:tcPr>
          <w:p w:rsidR="000A5250" w:rsidRPr="003E0E71" w:rsidRDefault="000A5250" w:rsidP="00EF7724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103,0</w:t>
            </w:r>
          </w:p>
        </w:tc>
        <w:tc>
          <w:tcPr>
            <w:tcW w:w="517" w:type="pct"/>
          </w:tcPr>
          <w:p w:rsidR="000A5250" w:rsidRPr="003E0E71" w:rsidRDefault="000A5250" w:rsidP="00AB3CDB">
            <w:pPr>
              <w:pStyle w:val="ShiftCtrlAlt0"/>
              <w:rPr>
                <w:lang w:val="uk-UA"/>
              </w:rPr>
            </w:pP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14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89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 xml:space="preserve">Збуток 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</w:pPr>
          </w:p>
        </w:tc>
        <w:tc>
          <w:tcPr>
            <w:tcW w:w="529" w:type="pct"/>
          </w:tcPr>
          <w:p w:rsidR="000A5250" w:rsidRPr="003E0E71" w:rsidRDefault="000A5250" w:rsidP="00EF7724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1122,1</w:t>
            </w:r>
          </w:p>
        </w:tc>
        <w:tc>
          <w:tcPr>
            <w:tcW w:w="517" w:type="pct"/>
          </w:tcPr>
          <w:p w:rsidR="000A5250" w:rsidRPr="003E0E71" w:rsidRDefault="000A5250" w:rsidP="00AB3CD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446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676,1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C27656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І</w:t>
            </w:r>
            <w:r w:rsidRPr="003E0E71">
              <w:rPr>
                <w:rStyle w:val="Bold"/>
                <w:bCs/>
                <w:lang w:val="en-US"/>
              </w:rPr>
              <w:t>II</w:t>
            </w:r>
            <w:r w:rsidRPr="003E0E71">
              <w:rPr>
                <w:rStyle w:val="Bold"/>
                <w:bCs/>
              </w:rPr>
              <w:t>. Додаткова</w:t>
            </w:r>
            <w:r w:rsidRPr="003E0E71">
              <w:rPr>
                <w:rStyle w:val="Bold"/>
                <w:bCs/>
                <w:lang w:val="uk-UA"/>
              </w:rPr>
              <w:t xml:space="preserve"> </w:t>
            </w:r>
            <w:r w:rsidRPr="003E0E71">
              <w:rPr>
                <w:rStyle w:val="Bold"/>
                <w:bCs/>
              </w:rPr>
              <w:t>інформація</w:t>
            </w:r>
          </w:p>
        </w:tc>
        <w:tc>
          <w:tcPr>
            <w:tcW w:w="291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</w:p>
        </w:tc>
        <w:tc>
          <w:tcPr>
            <w:tcW w:w="529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 xml:space="preserve">на </w:t>
            </w:r>
          </w:p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01.01</w:t>
            </w:r>
          </w:p>
        </w:tc>
        <w:tc>
          <w:tcPr>
            <w:tcW w:w="517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на</w:t>
            </w:r>
          </w:p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 xml:space="preserve"> 01.04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на 01.07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на 01.10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rStyle w:val="Bold"/>
                <w:bCs/>
              </w:rPr>
            </w:pPr>
            <w:r w:rsidRPr="003E0E71">
              <w:rPr>
                <w:rStyle w:val="Bold"/>
                <w:bCs/>
              </w:rPr>
              <w:t>на 31.12</w:t>
            </w:r>
          </w:p>
        </w:tc>
      </w:tr>
      <w:tr w:rsidR="000A5250" w:rsidRPr="003E0E71" w:rsidTr="003E0E71">
        <w:tc>
          <w:tcPr>
            <w:tcW w:w="1725" w:type="pct"/>
            <w:gridSpan w:val="3"/>
          </w:tcPr>
          <w:p w:rsidR="000A5250" w:rsidRPr="003E0E71" w:rsidRDefault="000A5250" w:rsidP="00397588">
            <w:pPr>
              <w:pStyle w:val="ShiftCtrlAlt0"/>
            </w:pPr>
            <w:r w:rsidRPr="003E0E71">
              <w:t xml:space="preserve">Чисельністьпрацівників, </w:t>
            </w:r>
            <w:r w:rsidRPr="003E0E71">
              <w:rPr>
                <w:rStyle w:val="Italic"/>
                <w:iCs/>
              </w:rPr>
              <w:t>осіб</w:t>
            </w:r>
            <w:r w:rsidRPr="003E0E71">
              <w:rPr>
                <w:rStyle w:val="a"/>
              </w:rPr>
              <w:footnoteReference w:id="1"/>
            </w:r>
          </w:p>
        </w:tc>
        <w:tc>
          <w:tcPr>
            <w:tcW w:w="291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</w:p>
        </w:tc>
        <w:tc>
          <w:tcPr>
            <w:tcW w:w="582" w:type="pct"/>
          </w:tcPr>
          <w:p w:rsidR="000A5250" w:rsidRPr="003E0E71" w:rsidRDefault="000A5250" w:rsidP="00397588">
            <w:pPr>
              <w:pStyle w:val="ShiftCtrlAlt0"/>
              <w:rPr>
                <w:highlight w:val="yellow"/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  <w:tc>
          <w:tcPr>
            <w:tcW w:w="529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  <w:tc>
          <w:tcPr>
            <w:tcW w:w="517" w:type="pct"/>
          </w:tcPr>
          <w:p w:rsidR="000A5250" w:rsidRPr="003E0E71" w:rsidRDefault="000A5250" w:rsidP="00A523BB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  <w:tc>
          <w:tcPr>
            <w:tcW w:w="48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  <w:tc>
          <w:tcPr>
            <w:tcW w:w="440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  <w:tc>
          <w:tcPr>
            <w:tcW w:w="436" w:type="pct"/>
          </w:tcPr>
          <w:p w:rsidR="000A5250" w:rsidRPr="003E0E71" w:rsidRDefault="000A5250" w:rsidP="00397588">
            <w:pPr>
              <w:pStyle w:val="ShiftCtrlAlt0"/>
              <w:rPr>
                <w:lang w:val="uk-UA"/>
              </w:rPr>
            </w:pPr>
            <w:r w:rsidRPr="003E0E71">
              <w:rPr>
                <w:lang w:val="uk-UA"/>
              </w:rPr>
              <w:t>162,5</w:t>
            </w:r>
          </w:p>
        </w:tc>
      </w:tr>
    </w:tbl>
    <w:p w:rsidR="000A5250" w:rsidRDefault="000A5250" w:rsidP="00516A01">
      <w:pPr>
        <w:pStyle w:val="ShiftAlt"/>
      </w:pPr>
    </w:p>
    <w:p w:rsidR="000A5250" w:rsidRDefault="000A5250" w:rsidP="00516A01">
      <w:pPr>
        <w:pStyle w:val="ShiftAlt"/>
      </w:pPr>
      <w:r>
        <w:t>Головний лікар                                                          А. ДУБ</w:t>
      </w:r>
    </w:p>
    <w:p w:rsidR="000A5250" w:rsidRDefault="000A5250" w:rsidP="00516A01">
      <w:pPr>
        <w:pStyle w:val="ShiftAlt"/>
      </w:pPr>
    </w:p>
    <w:p w:rsidR="000A5250" w:rsidRDefault="000A5250" w:rsidP="00516A01">
      <w:pPr>
        <w:pStyle w:val="ShiftAlt"/>
      </w:pPr>
      <w:r>
        <w:t>Головний бухгалтер</w:t>
      </w:r>
      <w:r>
        <w:tab/>
        <w:t xml:space="preserve">                                         Т. БАКУТА</w:t>
      </w:r>
    </w:p>
    <w:p w:rsidR="000A5250" w:rsidRDefault="000A5250" w:rsidP="00516A01">
      <w:pPr>
        <w:pStyle w:val="ShiftAlt"/>
      </w:pPr>
      <w:r>
        <w:t>М. П.</w:t>
      </w:r>
    </w:p>
    <w:p w:rsidR="000A5250" w:rsidRDefault="000A5250" w:rsidP="00516A01">
      <w:pPr>
        <w:pStyle w:val="ShiftAlt"/>
      </w:pPr>
    </w:p>
    <w:p w:rsidR="000A5250" w:rsidRDefault="000A5250" w:rsidP="00516A01">
      <w:pPr>
        <w:pStyle w:val="ShiftAlt"/>
      </w:pPr>
    </w:p>
    <w:p w:rsidR="000A5250" w:rsidRDefault="000A5250" w:rsidP="00516A01">
      <w:pPr>
        <w:pStyle w:val="ShiftAlt"/>
      </w:pPr>
    </w:p>
    <w:p w:rsidR="000A5250" w:rsidRDefault="000A5250"/>
    <w:sectPr w:rsidR="000A5250" w:rsidSect="00D32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250" w:rsidRDefault="000A5250" w:rsidP="00516A01">
      <w:pPr>
        <w:spacing w:after="0" w:line="240" w:lineRule="auto"/>
      </w:pPr>
      <w:r>
        <w:separator/>
      </w:r>
    </w:p>
  </w:endnote>
  <w:endnote w:type="continuationSeparator" w:id="0">
    <w:p w:rsidR="000A5250" w:rsidRDefault="000A5250" w:rsidP="0051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250" w:rsidRDefault="000A5250" w:rsidP="00516A01">
      <w:pPr>
        <w:spacing w:after="0" w:line="240" w:lineRule="auto"/>
      </w:pPr>
      <w:r>
        <w:separator/>
      </w:r>
    </w:p>
  </w:footnote>
  <w:footnote w:type="continuationSeparator" w:id="0">
    <w:p w:rsidR="000A5250" w:rsidRDefault="000A5250" w:rsidP="00516A01">
      <w:pPr>
        <w:spacing w:after="0" w:line="240" w:lineRule="auto"/>
      </w:pPr>
      <w:r>
        <w:continuationSeparator/>
      </w:r>
    </w:p>
  </w:footnote>
  <w:footnote w:id="1">
    <w:p w:rsidR="000A5250" w:rsidRDefault="000A5250" w:rsidP="00516A01">
      <w:pPr>
        <w:pStyle w:val="Ctrl"/>
      </w:pPr>
      <w:r>
        <w:rPr>
          <w:rStyle w:val="a"/>
        </w:rPr>
        <w:footnoteRef/>
      </w:r>
      <w:r>
        <w:t>Вимірювати у штатних одиницях.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A01"/>
    <w:rsid w:val="0001220B"/>
    <w:rsid w:val="0001716C"/>
    <w:rsid w:val="00020C04"/>
    <w:rsid w:val="00030673"/>
    <w:rsid w:val="000345C4"/>
    <w:rsid w:val="000402C6"/>
    <w:rsid w:val="00090F6A"/>
    <w:rsid w:val="000A5250"/>
    <w:rsid w:val="000E71F7"/>
    <w:rsid w:val="000F5E60"/>
    <w:rsid w:val="00106CDE"/>
    <w:rsid w:val="00125E96"/>
    <w:rsid w:val="0013419D"/>
    <w:rsid w:val="001442F6"/>
    <w:rsid w:val="001B4627"/>
    <w:rsid w:val="001E76AD"/>
    <w:rsid w:val="00242680"/>
    <w:rsid w:val="00263B7F"/>
    <w:rsid w:val="002A35EA"/>
    <w:rsid w:val="002B49ED"/>
    <w:rsid w:val="002F5058"/>
    <w:rsid w:val="00300943"/>
    <w:rsid w:val="003409FA"/>
    <w:rsid w:val="00370FED"/>
    <w:rsid w:val="0037725D"/>
    <w:rsid w:val="00385B2C"/>
    <w:rsid w:val="00397588"/>
    <w:rsid w:val="003D5863"/>
    <w:rsid w:val="003E0E71"/>
    <w:rsid w:val="003E356C"/>
    <w:rsid w:val="0040551F"/>
    <w:rsid w:val="0045448B"/>
    <w:rsid w:val="00455427"/>
    <w:rsid w:val="0046436A"/>
    <w:rsid w:val="00471878"/>
    <w:rsid w:val="00516A01"/>
    <w:rsid w:val="00517297"/>
    <w:rsid w:val="0052088D"/>
    <w:rsid w:val="00537F2E"/>
    <w:rsid w:val="00550C77"/>
    <w:rsid w:val="00553E70"/>
    <w:rsid w:val="005578CD"/>
    <w:rsid w:val="005A1186"/>
    <w:rsid w:val="005A463C"/>
    <w:rsid w:val="0061206E"/>
    <w:rsid w:val="00616281"/>
    <w:rsid w:val="00626707"/>
    <w:rsid w:val="006750FD"/>
    <w:rsid w:val="006D6B46"/>
    <w:rsid w:val="00710162"/>
    <w:rsid w:val="00733171"/>
    <w:rsid w:val="00761E08"/>
    <w:rsid w:val="00772B79"/>
    <w:rsid w:val="00793891"/>
    <w:rsid w:val="00793AA9"/>
    <w:rsid w:val="007F39FF"/>
    <w:rsid w:val="00834608"/>
    <w:rsid w:val="0084116B"/>
    <w:rsid w:val="00845825"/>
    <w:rsid w:val="0086167C"/>
    <w:rsid w:val="0086734B"/>
    <w:rsid w:val="008944BD"/>
    <w:rsid w:val="008C5D81"/>
    <w:rsid w:val="008C7CD6"/>
    <w:rsid w:val="008F1B28"/>
    <w:rsid w:val="009040B5"/>
    <w:rsid w:val="00931293"/>
    <w:rsid w:val="0094382C"/>
    <w:rsid w:val="0094654E"/>
    <w:rsid w:val="009618E2"/>
    <w:rsid w:val="00971304"/>
    <w:rsid w:val="00982D37"/>
    <w:rsid w:val="009E2471"/>
    <w:rsid w:val="00A1268B"/>
    <w:rsid w:val="00A22600"/>
    <w:rsid w:val="00A27517"/>
    <w:rsid w:val="00A523BB"/>
    <w:rsid w:val="00A610FE"/>
    <w:rsid w:val="00AB3CDB"/>
    <w:rsid w:val="00AC2007"/>
    <w:rsid w:val="00AC3B0E"/>
    <w:rsid w:val="00AD68CA"/>
    <w:rsid w:val="00AE1A2F"/>
    <w:rsid w:val="00AE705C"/>
    <w:rsid w:val="00B32919"/>
    <w:rsid w:val="00B64E57"/>
    <w:rsid w:val="00B74E0A"/>
    <w:rsid w:val="00B91C30"/>
    <w:rsid w:val="00BD037F"/>
    <w:rsid w:val="00BE3852"/>
    <w:rsid w:val="00C02A36"/>
    <w:rsid w:val="00C0633F"/>
    <w:rsid w:val="00C27656"/>
    <w:rsid w:val="00C521B3"/>
    <w:rsid w:val="00C6004F"/>
    <w:rsid w:val="00CA6D7E"/>
    <w:rsid w:val="00CA7CF7"/>
    <w:rsid w:val="00CC3262"/>
    <w:rsid w:val="00CD2F30"/>
    <w:rsid w:val="00CE3BEE"/>
    <w:rsid w:val="00D00252"/>
    <w:rsid w:val="00D3281B"/>
    <w:rsid w:val="00D66606"/>
    <w:rsid w:val="00D92B60"/>
    <w:rsid w:val="00DB6663"/>
    <w:rsid w:val="00DB763F"/>
    <w:rsid w:val="00DE2634"/>
    <w:rsid w:val="00DE52F8"/>
    <w:rsid w:val="00DF3B92"/>
    <w:rsid w:val="00E11AB5"/>
    <w:rsid w:val="00E46A54"/>
    <w:rsid w:val="00E90AB0"/>
    <w:rsid w:val="00EC4307"/>
    <w:rsid w:val="00EF4F52"/>
    <w:rsid w:val="00EF7724"/>
    <w:rsid w:val="00F13C77"/>
    <w:rsid w:val="00F1736D"/>
    <w:rsid w:val="00F17586"/>
    <w:rsid w:val="00F560A0"/>
    <w:rsid w:val="00F56F78"/>
    <w:rsid w:val="00F7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A01"/>
    <w:pPr>
      <w:spacing w:after="200" w:line="276" w:lineRule="auto"/>
    </w:pPr>
    <w:rPr>
      <w:rFonts w:eastAsia="SimSu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ShiftAlt">
    <w:name w:val="Додаток_заголовок 1 (Додаток___Shift+Alt)"/>
    <w:uiPriority w:val="99"/>
    <w:rsid w:val="00516A01"/>
    <w:pPr>
      <w:suppressAutoHyphens/>
      <w:autoSpaceDE w:val="0"/>
      <w:autoSpaceDN w:val="0"/>
      <w:adjustRightInd w:val="0"/>
      <w:spacing w:line="200" w:lineRule="atLeast"/>
      <w:jc w:val="right"/>
    </w:pPr>
    <w:rPr>
      <w:rFonts w:ascii="Times New Roman" w:hAnsi="Times New Roman" w:cs="Arno Pro"/>
      <w:i/>
      <w:iCs/>
      <w:color w:val="000000"/>
      <w:sz w:val="24"/>
      <w:szCs w:val="18"/>
      <w:lang w:eastAsia="en-US"/>
    </w:rPr>
  </w:style>
  <w:style w:type="paragraph" w:customStyle="1" w:styleId="2ShiftAlt">
    <w:name w:val="Додаток_заголовок 2 (Додаток___Shift+Alt)"/>
    <w:uiPriority w:val="99"/>
    <w:rsid w:val="00516A01"/>
    <w:pPr>
      <w:suppressAutoHyphens/>
      <w:autoSpaceDE w:val="0"/>
      <w:autoSpaceDN w:val="0"/>
      <w:adjustRightInd w:val="0"/>
      <w:spacing w:line="200" w:lineRule="atLeast"/>
      <w:jc w:val="right"/>
    </w:pPr>
    <w:rPr>
      <w:rFonts w:ascii="Times New Roman" w:hAnsi="Times New Roman" w:cs="Arno Pro"/>
      <w:b/>
      <w:bCs/>
      <w:i/>
      <w:iCs/>
      <w:color w:val="000000"/>
      <w:sz w:val="24"/>
      <w:szCs w:val="18"/>
      <w:lang w:eastAsia="en-US"/>
    </w:rPr>
  </w:style>
  <w:style w:type="paragraph" w:customStyle="1" w:styleId="ShiftAlt">
    <w:name w:val="Додаток_основной_текст (Додаток___Shift+Alt)"/>
    <w:uiPriority w:val="99"/>
    <w:rsid w:val="00516A01"/>
    <w:pPr>
      <w:autoSpaceDE w:val="0"/>
      <w:autoSpaceDN w:val="0"/>
      <w:adjustRightInd w:val="0"/>
      <w:spacing w:line="210" w:lineRule="atLeast"/>
      <w:ind w:firstLine="227"/>
      <w:jc w:val="both"/>
    </w:pPr>
    <w:rPr>
      <w:rFonts w:ascii="Times New Roman" w:hAnsi="Times New Roman" w:cs="Myriad Pro"/>
      <w:color w:val="000000"/>
      <w:sz w:val="24"/>
      <w:szCs w:val="18"/>
      <w:lang w:eastAsia="en-US"/>
    </w:rPr>
  </w:style>
  <w:style w:type="paragraph" w:customStyle="1" w:styleId="ShiftCtrlAlt">
    <w:name w:val="Таблица_заголовок (Таблица__Shift+Ctrl_Alt)"/>
    <w:uiPriority w:val="99"/>
    <w:rsid w:val="00516A01"/>
    <w:pPr>
      <w:suppressAutoHyphens/>
      <w:autoSpaceDE w:val="0"/>
      <w:autoSpaceDN w:val="0"/>
      <w:adjustRightInd w:val="0"/>
      <w:spacing w:after="85" w:line="234" w:lineRule="atLeast"/>
      <w:jc w:val="center"/>
    </w:pPr>
    <w:rPr>
      <w:rFonts w:ascii="Times New Roman" w:hAnsi="Times New Roman" w:cs="Arno Pro"/>
      <w:b/>
      <w:bCs/>
      <w:color w:val="000000"/>
      <w:sz w:val="24"/>
      <w:szCs w:val="24"/>
      <w:lang w:val="ru-RU" w:eastAsia="en-US"/>
    </w:rPr>
  </w:style>
  <w:style w:type="paragraph" w:customStyle="1" w:styleId="Ctrl">
    <w:name w:val="Статья_сноска (Статья ___Ctrl)"/>
    <w:uiPriority w:val="99"/>
    <w:rsid w:val="00516A01"/>
    <w:pPr>
      <w:tabs>
        <w:tab w:val="left" w:pos="140"/>
      </w:tabs>
      <w:autoSpaceDE w:val="0"/>
      <w:autoSpaceDN w:val="0"/>
      <w:adjustRightInd w:val="0"/>
      <w:spacing w:line="160" w:lineRule="atLeast"/>
      <w:jc w:val="both"/>
    </w:pPr>
    <w:rPr>
      <w:rFonts w:ascii="Times New Roman" w:hAnsi="Times New Roman" w:cs="Arno Pro"/>
      <w:color w:val="000000"/>
      <w:sz w:val="20"/>
      <w:szCs w:val="15"/>
      <w:lang w:eastAsia="en-US"/>
    </w:rPr>
  </w:style>
  <w:style w:type="paragraph" w:customStyle="1" w:styleId="ShiftCtrlAlt0">
    <w:name w:val="Таблица_основной_текст (Таблица__Shift+Ctrl_Alt)"/>
    <w:uiPriority w:val="99"/>
    <w:rsid w:val="00516A01"/>
    <w:pPr>
      <w:suppressAutoHyphens/>
      <w:autoSpaceDE w:val="0"/>
      <w:autoSpaceDN w:val="0"/>
      <w:adjustRightInd w:val="0"/>
      <w:spacing w:line="200" w:lineRule="atLeast"/>
    </w:pPr>
    <w:rPr>
      <w:rFonts w:ascii="Times New Roman" w:hAnsi="Times New Roman" w:cs="Myriad Pro"/>
      <w:color w:val="000000"/>
      <w:szCs w:val="18"/>
      <w:lang w:val="ru-RU" w:eastAsia="en-US"/>
    </w:rPr>
  </w:style>
  <w:style w:type="paragraph" w:customStyle="1" w:styleId="ShiftCtrlAlt1">
    <w:name w:val="Таблица_шапка (Таблица__Shift+Ctrl_Alt)"/>
    <w:basedOn w:val="ShiftCtrlAlt0"/>
    <w:uiPriority w:val="99"/>
    <w:rsid w:val="00516A01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uiPriority w:val="99"/>
    <w:rsid w:val="00516A01"/>
    <w:rPr>
      <w:rFonts w:ascii="Times New Roman" w:hAnsi="Times New Roman"/>
      <w:b/>
    </w:rPr>
  </w:style>
  <w:style w:type="character" w:customStyle="1" w:styleId="Italic">
    <w:name w:val="Italic"/>
    <w:uiPriority w:val="99"/>
    <w:rsid w:val="00516A01"/>
    <w:rPr>
      <w:rFonts w:ascii="Times New Roman" w:hAnsi="Times New Roman"/>
      <w:i/>
    </w:rPr>
  </w:style>
  <w:style w:type="character" w:customStyle="1" w:styleId="a">
    <w:name w:val="Верхній_індекс"/>
    <w:uiPriority w:val="99"/>
    <w:rsid w:val="00516A01"/>
    <w:rPr>
      <w:vertAlign w:val="superscript"/>
    </w:rPr>
  </w:style>
  <w:style w:type="table" w:customStyle="1" w:styleId="1">
    <w:name w:val="Стиль1"/>
    <w:uiPriority w:val="99"/>
    <w:rsid w:val="00516A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5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E96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2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2164</Words>
  <Characters>1234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osich</dc:creator>
  <cp:keywords/>
  <dc:description/>
  <cp:lastModifiedBy>admin</cp:lastModifiedBy>
  <cp:revision>2</cp:revision>
  <cp:lastPrinted>2019-12-14T13:39:00Z</cp:lastPrinted>
  <dcterms:created xsi:type="dcterms:W3CDTF">2019-12-17T08:10:00Z</dcterms:created>
  <dcterms:modified xsi:type="dcterms:W3CDTF">2019-12-17T08:10:00Z</dcterms:modified>
</cp:coreProperties>
</file>